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8D2" w:rsidRDefault="00F808D2" w:rsidP="00D96FA1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Всероссийская олимпиада </w:t>
      </w:r>
      <w:r w:rsidRPr="005F6C47">
        <w:rPr>
          <w:b/>
          <w:bCs/>
          <w:sz w:val="28"/>
          <w:szCs w:val="28"/>
        </w:rPr>
        <w:t xml:space="preserve">школьников    </w:t>
      </w:r>
    </w:p>
    <w:p w:rsidR="00F808D2" w:rsidRDefault="00F808D2" w:rsidP="003177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</w:t>
      </w:r>
      <w:r w:rsidRPr="005F6C47">
        <w:rPr>
          <w:b/>
          <w:bCs/>
          <w:sz w:val="28"/>
          <w:szCs w:val="28"/>
        </w:rPr>
        <w:t>кольн</w:t>
      </w:r>
      <w:r>
        <w:rPr>
          <w:b/>
          <w:bCs/>
          <w:sz w:val="28"/>
          <w:szCs w:val="28"/>
        </w:rPr>
        <w:t>ая</w:t>
      </w:r>
      <w:r w:rsidRPr="005F6C47">
        <w:rPr>
          <w:b/>
          <w:bCs/>
          <w:sz w:val="28"/>
          <w:szCs w:val="28"/>
        </w:rPr>
        <w:t xml:space="preserve"> олимпиад</w:t>
      </w:r>
      <w:r>
        <w:rPr>
          <w:b/>
          <w:bCs/>
          <w:sz w:val="28"/>
          <w:szCs w:val="28"/>
        </w:rPr>
        <w:t>а</w:t>
      </w:r>
      <w:r w:rsidRPr="005F6C47">
        <w:rPr>
          <w:b/>
          <w:bCs/>
          <w:sz w:val="28"/>
          <w:szCs w:val="28"/>
        </w:rPr>
        <w:t xml:space="preserve"> по  биологии</w:t>
      </w:r>
    </w:p>
    <w:p w:rsidR="00F808D2" w:rsidRDefault="00F808D2" w:rsidP="00317787">
      <w:pPr>
        <w:jc w:val="center"/>
        <w:rPr>
          <w:b/>
          <w:bCs/>
          <w:sz w:val="28"/>
          <w:szCs w:val="28"/>
        </w:rPr>
      </w:pPr>
      <w:r w:rsidRPr="005F6C47">
        <w:rPr>
          <w:b/>
          <w:bCs/>
          <w:sz w:val="28"/>
          <w:szCs w:val="28"/>
        </w:rPr>
        <w:t>10 класс</w:t>
      </w:r>
    </w:p>
    <w:p w:rsidR="00F808D2" w:rsidRPr="005F6C47" w:rsidRDefault="00F808D2" w:rsidP="003177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2015-2016 учебный год</w:t>
      </w:r>
    </w:p>
    <w:p w:rsidR="00F808D2" w:rsidRPr="005F6C47" w:rsidRDefault="00F808D2" w:rsidP="00317787">
      <w:pPr>
        <w:jc w:val="center"/>
        <w:rPr>
          <w:sz w:val="28"/>
          <w:szCs w:val="28"/>
        </w:rPr>
      </w:pPr>
      <w:r w:rsidRPr="005F6C47">
        <w:rPr>
          <w:sz w:val="28"/>
          <w:szCs w:val="28"/>
        </w:rPr>
        <w:t xml:space="preserve">(Продолжительность </w:t>
      </w:r>
      <w:r>
        <w:rPr>
          <w:sz w:val="28"/>
          <w:szCs w:val="28"/>
        </w:rPr>
        <w:t>90 мин.)</w:t>
      </w:r>
    </w:p>
    <w:p w:rsidR="00F808D2" w:rsidRDefault="00F808D2" w:rsidP="008444BD">
      <w:pPr>
        <w:rPr>
          <w:b/>
          <w:bCs/>
        </w:rPr>
      </w:pPr>
    </w:p>
    <w:p w:rsidR="00F808D2" w:rsidRPr="008444BD" w:rsidRDefault="00F808D2" w:rsidP="00D96FA1">
      <w:pPr>
        <w:outlineLvl w:val="0"/>
        <w:rPr>
          <w:b/>
          <w:bCs/>
        </w:rPr>
      </w:pPr>
      <w:r w:rsidRPr="008444BD">
        <w:rPr>
          <w:b/>
          <w:bCs/>
        </w:rPr>
        <w:t xml:space="preserve">ЧАСТЬ 1 </w:t>
      </w:r>
    </w:p>
    <w:p w:rsidR="00F808D2" w:rsidRDefault="00F808D2" w:rsidP="00D96FA1">
      <w:pPr>
        <w:outlineLvl w:val="0"/>
      </w:pPr>
      <w:r>
        <w:t>Выбери один правильный ответ (25 баллов)</w:t>
      </w:r>
    </w:p>
    <w:p w:rsidR="00F808D2" w:rsidRDefault="00F808D2" w:rsidP="008444BD"/>
    <w:p w:rsidR="00F808D2" w:rsidRDefault="00F808D2" w:rsidP="00317787">
      <w:pPr>
        <w:jc w:val="both"/>
        <w:rPr>
          <w:b/>
          <w:bCs/>
        </w:rPr>
      </w:pPr>
      <w:r>
        <w:rPr>
          <w:color w:val="000000"/>
          <w:spacing w:val="-4"/>
        </w:rPr>
        <w:t>1. Процесс возникновения существенных различий между клет</w:t>
      </w:r>
      <w:r>
        <w:rPr>
          <w:color w:val="000000"/>
          <w:spacing w:val="-4"/>
        </w:rPr>
        <w:softHyphen/>
        <w:t>ками по мере их деления в процессе роста организма называется:</w:t>
      </w:r>
    </w:p>
    <w:p w:rsidR="00F808D2" w:rsidRDefault="00F808D2" w:rsidP="00317787">
      <w:pPr>
        <w:jc w:val="both"/>
      </w:pPr>
      <w:r>
        <w:rPr>
          <w:color w:val="000000"/>
          <w:spacing w:val="-6"/>
        </w:rPr>
        <w:t xml:space="preserve">а)  </w:t>
      </w:r>
      <w:r>
        <w:rPr>
          <w:color w:val="000000"/>
          <w:spacing w:val="-2"/>
        </w:rPr>
        <w:t xml:space="preserve">дивергенцией;         </w:t>
      </w:r>
      <w:r>
        <w:rPr>
          <w:color w:val="000000"/>
          <w:spacing w:val="-11"/>
        </w:rPr>
        <w:t xml:space="preserve">б)  </w:t>
      </w:r>
      <w:r>
        <w:rPr>
          <w:color w:val="000000"/>
          <w:spacing w:val="-2"/>
        </w:rPr>
        <w:t xml:space="preserve">модификацией;          </w:t>
      </w:r>
      <w:r>
        <w:rPr>
          <w:color w:val="000000"/>
          <w:spacing w:val="-8"/>
        </w:rPr>
        <w:t xml:space="preserve">в) </w:t>
      </w:r>
      <w:r>
        <w:rPr>
          <w:color w:val="000000"/>
        </w:rPr>
        <w:t>конъюгацией;            г</w:t>
      </w:r>
      <w:r>
        <w:rPr>
          <w:color w:val="000000"/>
          <w:spacing w:val="-2"/>
        </w:rPr>
        <w:t>) дифференциацией.</w:t>
      </w:r>
    </w:p>
    <w:p w:rsidR="00F808D2" w:rsidRDefault="00F808D2" w:rsidP="00317787">
      <w:pPr>
        <w:jc w:val="both"/>
      </w:pPr>
      <w:r>
        <w:rPr>
          <w:color w:val="000000"/>
          <w:spacing w:val="-3"/>
        </w:rPr>
        <w:t xml:space="preserve">2. </w:t>
      </w:r>
      <w:r>
        <w:rPr>
          <w:color w:val="000000"/>
          <w:spacing w:val="-4"/>
        </w:rPr>
        <w:t>Представители</w:t>
      </w:r>
      <w:r>
        <w:rPr>
          <w:color w:val="000000"/>
          <w:spacing w:val="-3"/>
        </w:rPr>
        <w:t xml:space="preserve"> какого отдела ведут паразитический образ </w:t>
      </w:r>
      <w:r>
        <w:rPr>
          <w:color w:val="000000"/>
          <w:spacing w:val="-7"/>
        </w:rPr>
        <w:t>жизни?</w:t>
      </w:r>
    </w:p>
    <w:p w:rsidR="00F808D2" w:rsidRDefault="00F808D2" w:rsidP="00317787">
      <w:r>
        <w:rPr>
          <w:color w:val="000000"/>
          <w:spacing w:val="-9"/>
        </w:rPr>
        <w:t xml:space="preserve">а) </w:t>
      </w:r>
      <w:r>
        <w:rPr>
          <w:color w:val="000000"/>
          <w:spacing w:val="-2"/>
        </w:rPr>
        <w:t>цветковых</w:t>
      </w:r>
      <w:r>
        <w:rPr>
          <w:color w:val="000000"/>
          <w:spacing w:val="-1"/>
        </w:rPr>
        <w:t xml:space="preserve">;    </w:t>
      </w:r>
      <w:r>
        <w:rPr>
          <w:color w:val="000000"/>
          <w:spacing w:val="-11"/>
        </w:rPr>
        <w:t xml:space="preserve">б) </w:t>
      </w:r>
      <w:r>
        <w:rPr>
          <w:color w:val="000000"/>
          <w:spacing w:val="-2"/>
        </w:rPr>
        <w:t xml:space="preserve">голосеменных;       </w:t>
      </w:r>
      <w:r>
        <w:rPr>
          <w:color w:val="000000"/>
          <w:spacing w:val="-12"/>
        </w:rPr>
        <w:t xml:space="preserve">в) </w:t>
      </w:r>
      <w:r>
        <w:rPr>
          <w:color w:val="000000"/>
          <w:spacing w:val="-2"/>
        </w:rPr>
        <w:t xml:space="preserve">хвощевидных;     </w:t>
      </w:r>
      <w:r>
        <w:rPr>
          <w:color w:val="000000"/>
          <w:spacing w:val="-10"/>
        </w:rPr>
        <w:t xml:space="preserve">г) </w:t>
      </w:r>
      <w:r>
        <w:rPr>
          <w:color w:val="000000"/>
          <w:spacing w:val="-1"/>
        </w:rPr>
        <w:t xml:space="preserve">плауновидных;     </w:t>
      </w:r>
      <w:r>
        <w:rPr>
          <w:color w:val="000000"/>
          <w:spacing w:val="-10"/>
        </w:rPr>
        <w:t>д)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моховидных.</w:t>
      </w:r>
    </w:p>
    <w:p w:rsidR="00F808D2" w:rsidRDefault="00F808D2" w:rsidP="00317787">
      <w:pPr>
        <w:jc w:val="both"/>
      </w:pPr>
      <w:r>
        <w:rPr>
          <w:color w:val="000000"/>
          <w:spacing w:val="-20"/>
        </w:rPr>
        <w:t xml:space="preserve">3. </w:t>
      </w:r>
      <w:r>
        <w:rPr>
          <w:color w:val="000000"/>
          <w:spacing w:val="-3"/>
        </w:rPr>
        <w:t xml:space="preserve">Какие </w:t>
      </w:r>
      <w:r>
        <w:rPr>
          <w:color w:val="000000"/>
          <w:spacing w:val="-4"/>
        </w:rPr>
        <w:t>о</w:t>
      </w:r>
      <w:r>
        <w:rPr>
          <w:color w:val="000000"/>
          <w:spacing w:val="-3"/>
        </w:rPr>
        <w:t>рганические вещества синтезируются в эпителии ки</w:t>
      </w:r>
      <w:r>
        <w:rPr>
          <w:color w:val="000000"/>
          <w:spacing w:val="-3"/>
        </w:rPr>
        <w:softHyphen/>
      </w:r>
      <w:r>
        <w:rPr>
          <w:color w:val="000000"/>
          <w:spacing w:val="-5"/>
        </w:rPr>
        <w:t>шечника и всасываются в лимфу?</w:t>
      </w:r>
    </w:p>
    <w:p w:rsidR="00F808D2" w:rsidRDefault="00F808D2" w:rsidP="00317787">
      <w:pPr>
        <w:jc w:val="both"/>
      </w:pPr>
      <w:r>
        <w:rPr>
          <w:color w:val="000000"/>
          <w:spacing w:val="-11"/>
        </w:rPr>
        <w:t xml:space="preserve">а)  </w:t>
      </w:r>
      <w:r>
        <w:rPr>
          <w:color w:val="000000"/>
        </w:rPr>
        <w:t xml:space="preserve">глюкоза;         </w:t>
      </w:r>
      <w:r>
        <w:rPr>
          <w:color w:val="000000"/>
          <w:spacing w:val="-9"/>
        </w:rPr>
        <w:t xml:space="preserve">б) </w:t>
      </w:r>
      <w:r>
        <w:rPr>
          <w:color w:val="000000"/>
        </w:rPr>
        <w:t xml:space="preserve">аминокислоты;     </w:t>
      </w:r>
      <w:r>
        <w:rPr>
          <w:color w:val="000000"/>
          <w:spacing w:val="-1"/>
        </w:rPr>
        <w:t xml:space="preserve">        </w:t>
      </w:r>
      <w:r>
        <w:rPr>
          <w:color w:val="000000"/>
          <w:spacing w:val="-10"/>
        </w:rPr>
        <w:t xml:space="preserve">в) </w:t>
      </w:r>
      <w:r>
        <w:rPr>
          <w:color w:val="000000"/>
          <w:spacing w:val="-1"/>
        </w:rPr>
        <w:t xml:space="preserve">жирные кислоты;     </w:t>
      </w:r>
    </w:p>
    <w:p w:rsidR="00F808D2" w:rsidRDefault="00F808D2" w:rsidP="00317787">
      <w:pPr>
        <w:jc w:val="both"/>
      </w:pPr>
      <w:r>
        <w:rPr>
          <w:color w:val="000000"/>
          <w:spacing w:val="-21"/>
        </w:rPr>
        <w:t xml:space="preserve">4.   </w:t>
      </w:r>
      <w:r>
        <w:rPr>
          <w:color w:val="000000"/>
          <w:spacing w:val="-4"/>
        </w:rPr>
        <w:t>Зверозубые</w:t>
      </w:r>
      <w:r>
        <w:rPr>
          <w:color w:val="000000"/>
          <w:spacing w:val="-5"/>
        </w:rPr>
        <w:t xml:space="preserve"> ящеры являются предками:</w:t>
      </w:r>
    </w:p>
    <w:p w:rsidR="00F808D2" w:rsidRDefault="00F808D2" w:rsidP="00317787">
      <w:pPr>
        <w:jc w:val="both"/>
      </w:pPr>
      <w:r>
        <w:rPr>
          <w:color w:val="000000"/>
          <w:spacing w:val="-6"/>
        </w:rPr>
        <w:t xml:space="preserve">а)  </w:t>
      </w:r>
      <w:r>
        <w:rPr>
          <w:color w:val="000000"/>
          <w:spacing w:val="-1"/>
        </w:rPr>
        <w:t xml:space="preserve">рыб;           </w:t>
      </w:r>
      <w:r>
        <w:rPr>
          <w:color w:val="000000"/>
          <w:spacing w:val="-11"/>
        </w:rPr>
        <w:t xml:space="preserve">б)  </w:t>
      </w:r>
      <w:r>
        <w:rPr>
          <w:color w:val="000000"/>
          <w:spacing w:val="-2"/>
        </w:rPr>
        <w:t xml:space="preserve">амфибий;                 </w:t>
      </w:r>
      <w:r>
        <w:rPr>
          <w:color w:val="000000"/>
          <w:spacing w:val="-12"/>
        </w:rPr>
        <w:t xml:space="preserve">в) </w:t>
      </w:r>
      <w:r>
        <w:rPr>
          <w:color w:val="000000"/>
          <w:spacing w:val="-3"/>
        </w:rPr>
        <w:t xml:space="preserve">птиц;                 </w:t>
      </w:r>
      <w:r>
        <w:rPr>
          <w:color w:val="000000"/>
          <w:spacing w:val="-11"/>
        </w:rPr>
        <w:t xml:space="preserve">г) </w:t>
      </w:r>
      <w:r>
        <w:rPr>
          <w:color w:val="000000"/>
          <w:spacing w:val="-1"/>
        </w:rPr>
        <w:t xml:space="preserve">рептилий;             </w:t>
      </w:r>
      <w:r>
        <w:rPr>
          <w:color w:val="000000"/>
          <w:spacing w:val="-12"/>
        </w:rPr>
        <w:t xml:space="preserve">д) </w:t>
      </w:r>
      <w:r>
        <w:rPr>
          <w:color w:val="000000"/>
          <w:spacing w:val="-2"/>
        </w:rPr>
        <w:t>млекопитающих.</w:t>
      </w:r>
    </w:p>
    <w:p w:rsidR="00F808D2" w:rsidRDefault="00F808D2" w:rsidP="00317787">
      <w:pPr>
        <w:jc w:val="both"/>
      </w:pPr>
      <w:r>
        <w:rPr>
          <w:color w:val="000000"/>
          <w:spacing w:val="-15"/>
        </w:rPr>
        <w:t xml:space="preserve">5.   </w:t>
      </w:r>
      <w:r>
        <w:rPr>
          <w:color w:val="000000"/>
          <w:spacing w:val="-4"/>
        </w:rPr>
        <w:t>Какими по способу питания являются гнилостные бактерии?</w:t>
      </w:r>
    </w:p>
    <w:p w:rsidR="00F808D2" w:rsidRDefault="00F808D2" w:rsidP="00317787">
      <w:pPr>
        <w:jc w:val="both"/>
      </w:pPr>
      <w:r>
        <w:rPr>
          <w:color w:val="000000"/>
          <w:spacing w:val="-4"/>
        </w:rPr>
        <w:t xml:space="preserve">а) </w:t>
      </w:r>
      <w:r>
        <w:rPr>
          <w:color w:val="000000"/>
          <w:spacing w:val="-2"/>
        </w:rPr>
        <w:t>автотрофными</w:t>
      </w:r>
      <w:r>
        <w:rPr>
          <w:color w:val="000000"/>
          <w:spacing w:val="1"/>
        </w:rPr>
        <w:t xml:space="preserve">;    </w:t>
      </w:r>
      <w:r>
        <w:rPr>
          <w:color w:val="000000"/>
          <w:spacing w:val="-9"/>
        </w:rPr>
        <w:t xml:space="preserve">б) </w:t>
      </w:r>
      <w:r>
        <w:rPr>
          <w:color w:val="000000"/>
          <w:spacing w:val="-2"/>
        </w:rPr>
        <w:t>симбиотическими</w:t>
      </w:r>
      <w:r>
        <w:rPr>
          <w:color w:val="000000"/>
          <w:spacing w:val="-1"/>
        </w:rPr>
        <w:t xml:space="preserve">;           </w:t>
      </w:r>
      <w:r>
        <w:rPr>
          <w:color w:val="000000"/>
          <w:spacing w:val="-8"/>
        </w:rPr>
        <w:t xml:space="preserve">в) </w:t>
      </w:r>
      <w:r>
        <w:rPr>
          <w:color w:val="000000"/>
          <w:spacing w:val="-2"/>
        </w:rPr>
        <w:t>гетеротрофными</w:t>
      </w:r>
      <w:r>
        <w:rPr>
          <w:color w:val="000000"/>
        </w:rPr>
        <w:t>;        г) миксотрофными.</w:t>
      </w:r>
    </w:p>
    <w:p w:rsidR="00F808D2" w:rsidRDefault="00F808D2" w:rsidP="00317787">
      <w:pPr>
        <w:jc w:val="both"/>
      </w:pPr>
      <w:r>
        <w:rPr>
          <w:color w:val="000000"/>
          <w:spacing w:val="-3"/>
        </w:rPr>
        <w:t>6. С какими структурами клетки связано возбуждение и тормо</w:t>
      </w:r>
      <w:r>
        <w:rPr>
          <w:color w:val="000000"/>
          <w:spacing w:val="-3"/>
        </w:rPr>
        <w:softHyphen/>
      </w:r>
      <w:r>
        <w:rPr>
          <w:color w:val="000000"/>
          <w:spacing w:val="-4"/>
        </w:rPr>
        <w:t xml:space="preserve">жение? </w:t>
      </w:r>
    </w:p>
    <w:p w:rsidR="00F808D2" w:rsidRDefault="00F808D2" w:rsidP="00317787">
      <w:pPr>
        <w:jc w:val="both"/>
        <w:rPr>
          <w:color w:val="000000"/>
          <w:spacing w:val="-1"/>
        </w:rPr>
      </w:pPr>
      <w:r>
        <w:rPr>
          <w:color w:val="000000"/>
          <w:lang w:val="en-US"/>
        </w:rPr>
        <w:t>a</w:t>
      </w:r>
      <w:r>
        <w:rPr>
          <w:color w:val="000000"/>
        </w:rPr>
        <w:t xml:space="preserve">)  с </w:t>
      </w:r>
      <w:r>
        <w:rPr>
          <w:color w:val="000000"/>
          <w:spacing w:val="-2"/>
        </w:rPr>
        <w:t>цитоплазмой</w:t>
      </w:r>
      <w:r>
        <w:rPr>
          <w:color w:val="000000"/>
        </w:rPr>
        <w:t xml:space="preserve"> и ядром;                                    </w:t>
      </w:r>
      <w:r>
        <w:rPr>
          <w:color w:val="000000"/>
          <w:spacing w:val="-1"/>
        </w:rPr>
        <w:t xml:space="preserve">б) с </w:t>
      </w:r>
      <w:r>
        <w:rPr>
          <w:color w:val="000000"/>
          <w:spacing w:val="-2"/>
        </w:rPr>
        <w:t>поверхностной</w:t>
      </w:r>
      <w:r>
        <w:rPr>
          <w:color w:val="000000"/>
          <w:spacing w:val="-1"/>
        </w:rPr>
        <w:t xml:space="preserve"> мембраной; 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  <w:spacing w:val="-1"/>
        </w:rPr>
        <w:t xml:space="preserve">в) </w:t>
      </w:r>
      <w:r>
        <w:rPr>
          <w:color w:val="000000"/>
          <w:spacing w:val="-2"/>
        </w:rPr>
        <w:t>митохондриями</w:t>
      </w:r>
      <w:r>
        <w:rPr>
          <w:color w:val="000000"/>
          <w:spacing w:val="-1"/>
        </w:rPr>
        <w:t xml:space="preserve">;                                                  </w:t>
      </w:r>
      <w:r>
        <w:rPr>
          <w:color w:val="000000"/>
          <w:spacing w:val="-2"/>
        </w:rPr>
        <w:t>г) ядром и рибосомами.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7.  При  каких  условиях  увеличивается  возбудимость  дыхательного  центра  и  дыхание  становится  чаще,  глубже?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а) при  повышении  в  крови  концентрации  кислорода;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б) при  повышении  в  крови  концентрации  оксида  углерода;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в) при  повышении  концентрации  кислорода  и  углекислого  газа;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 xml:space="preserve">г) при  снижении в  крови  концентрации  кислорода  и  углекислого  газа. 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8.  Какова  связь  между  витаминами  и  ферментами?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а) ферменты  входят в состав  витаминов;             в) связь  отсутствует;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б) витамины  входят  в  состав  ферментов;           г) всегда  взаимосвязаны.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9.   Отростки  каких  нейронов  образуют задние  корешки  спинного  мозга?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 xml:space="preserve">а) двигательных;            б) чувствительных;               в) секреторных;              г) смешанных.  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10.  ВИЧ  поражает: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а) лимфоциты;             б) эритроциты;                      в) тромбоциты;                  г) гемоглобин.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11. Реакция  организмов  на  продолжительность  дня:</w:t>
      </w:r>
    </w:p>
    <w:p w:rsidR="00F808D2" w:rsidRDefault="00F808D2" w:rsidP="00317787">
      <w:pPr>
        <w:jc w:val="both"/>
        <w:rPr>
          <w:color w:val="000000"/>
        </w:rPr>
      </w:pPr>
      <w:r>
        <w:rPr>
          <w:color w:val="000000"/>
        </w:rPr>
        <w:t>а) доминирование;       б) суточный режим;           в) фотопериодизм;         г) саморегуляция.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 xml:space="preserve">12. Переписывание  информации  с  гена ДНК  на  и - РНК:  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а)  трансляция;              б)  транскрипция;                 в) полимеризация;           г) репликация.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13.Какая  последовательность  понятий  отражает  основные  уровни  организации  организма  как  единой  системы?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а)  орган -  ткани  -  организм  -   клетка  -  молекулы  -  системы  органов;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б)  молекулы  -   ткани  -  клетки  -  органы  -  системы  органов  -  организм;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в)  молекулы  -  клетки  -  ткани  -   органы  -  системы  органов;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г)  системы  органов  -  органы  -  ткани  -   молекулы  -  организм  -  ткани.</w:t>
      </w:r>
    </w:p>
    <w:p w:rsidR="00F808D2" w:rsidRDefault="00F808D2" w:rsidP="00317787">
      <w:pPr>
        <w:shd w:val="clear" w:color="auto" w:fill="FFFFFF"/>
        <w:tabs>
          <w:tab w:val="left" w:pos="739"/>
        </w:tabs>
        <w:jc w:val="both"/>
      </w:pPr>
      <w:r>
        <w:t>14. Конечными  продуктами  обмена  углеводов  у  человека   являются: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 xml:space="preserve">а)  аминокислоты;              б)  </w:t>
      </w:r>
      <w:r>
        <w:rPr>
          <w:lang w:val="en-US"/>
        </w:rPr>
        <w:t>NH</w:t>
      </w:r>
      <w:r>
        <w:t xml:space="preserve">3   и  О2;              в)  СО2    и   Н2О;            г)  СО   и  </w:t>
      </w:r>
      <w:r>
        <w:rPr>
          <w:lang w:val="en-US"/>
        </w:rPr>
        <w:t>SH</w:t>
      </w:r>
      <w:r>
        <w:t>2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15. Ядро  относится  к  органоидам: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 xml:space="preserve">а)  1мембранным;         б)  2мембранным;           в) 1 и 2мембранным;        г) немембранным. </w:t>
      </w:r>
    </w:p>
    <w:p w:rsidR="00F808D2" w:rsidRDefault="00F808D2" w:rsidP="00317787">
      <w:pPr>
        <w:shd w:val="clear" w:color="auto" w:fill="FFFFFF"/>
        <w:tabs>
          <w:tab w:val="left" w:pos="739"/>
        </w:tabs>
        <w:jc w:val="both"/>
      </w:pPr>
      <w:r>
        <w:t>16.Соединение  триплета  на  и-РНК  с  антикодоном  т-РНК  происходит  по  принципу: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а) комплементарности;     б) репликации;                в)  сплайсинга;                   г) трансляции.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17.Кто  из  названных  ученых  окончательно  опроверг  теорию  самозарождения  организмов?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 xml:space="preserve">а) Ч. Дарвин;                     б) Ж-Б. Ламарк;              в)  Л. Пастер;                      г) И.Павлов.  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18.Годом  официального  зарождения  генетики  как  науки  является: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а)  1910;                             б) 1900;                             в) 1905;                                г) 1920.</w:t>
      </w:r>
    </w:p>
    <w:p w:rsidR="00F808D2" w:rsidRDefault="00F808D2" w:rsidP="00317787">
      <w:pPr>
        <w:shd w:val="clear" w:color="auto" w:fill="FFFFFF"/>
        <w:tabs>
          <w:tab w:val="left" w:pos="739"/>
        </w:tabs>
        <w:rPr>
          <w:color w:val="000000"/>
        </w:rPr>
      </w:pPr>
      <w:r>
        <w:rPr>
          <w:color w:val="000000"/>
        </w:rPr>
        <w:t>19.   В   геноме  набор  хромосом:</w:t>
      </w:r>
    </w:p>
    <w:p w:rsidR="00F808D2" w:rsidRDefault="00F808D2" w:rsidP="00317787">
      <w:pPr>
        <w:shd w:val="clear" w:color="auto" w:fill="FFFFFF"/>
        <w:tabs>
          <w:tab w:val="left" w:pos="739"/>
        </w:tabs>
        <w:rPr>
          <w:color w:val="000000"/>
        </w:rPr>
      </w:pPr>
      <w:r>
        <w:rPr>
          <w:color w:val="000000"/>
        </w:rPr>
        <w:t xml:space="preserve">а)  </w:t>
      </w:r>
      <w:r>
        <w:rPr>
          <w:color w:val="000000"/>
          <w:lang w:val="en-US"/>
        </w:rPr>
        <w:t>n</w:t>
      </w:r>
      <w:r>
        <w:rPr>
          <w:color w:val="000000"/>
        </w:rPr>
        <w:t>;                                  б) 2</w:t>
      </w:r>
      <w:r>
        <w:rPr>
          <w:color w:val="000000"/>
          <w:lang w:val="en-US"/>
        </w:rPr>
        <w:t>n</w:t>
      </w:r>
      <w:r>
        <w:rPr>
          <w:color w:val="000000"/>
        </w:rPr>
        <w:t>;                                  в)  3</w:t>
      </w:r>
      <w:r>
        <w:rPr>
          <w:color w:val="000000"/>
          <w:lang w:val="en-US"/>
        </w:rPr>
        <w:t>n</w:t>
      </w:r>
      <w:r>
        <w:rPr>
          <w:color w:val="000000"/>
        </w:rPr>
        <w:t>;                                   г)  4</w:t>
      </w:r>
      <w:r>
        <w:rPr>
          <w:color w:val="000000"/>
          <w:lang w:val="en-US"/>
        </w:rPr>
        <w:t>n</w:t>
      </w:r>
    </w:p>
    <w:p w:rsidR="00F808D2" w:rsidRDefault="00F808D2" w:rsidP="00317787">
      <w:pPr>
        <w:shd w:val="clear" w:color="auto" w:fill="FFFFFF"/>
        <w:tabs>
          <w:tab w:val="left" w:pos="739"/>
        </w:tabs>
        <w:jc w:val="both"/>
        <w:rPr>
          <w:color w:val="000000"/>
        </w:rPr>
      </w:pPr>
    </w:p>
    <w:p w:rsidR="00F808D2" w:rsidRDefault="00F808D2" w:rsidP="00D96FA1">
      <w:pPr>
        <w:shd w:val="clear" w:color="auto" w:fill="FFFFFF"/>
        <w:tabs>
          <w:tab w:val="left" w:pos="739"/>
        </w:tabs>
        <w:jc w:val="both"/>
        <w:outlineLvl w:val="0"/>
        <w:rPr>
          <w:color w:val="000000"/>
        </w:rPr>
      </w:pPr>
      <w:r>
        <w:rPr>
          <w:color w:val="000000"/>
        </w:rPr>
        <w:t>20. Особи,  образующие  разные  гаметы,  в  потомстве  которых  происходит  расщепление  признаков:</w:t>
      </w:r>
    </w:p>
    <w:p w:rsidR="00F808D2" w:rsidRDefault="00F808D2" w:rsidP="00317787">
      <w:pPr>
        <w:shd w:val="clear" w:color="auto" w:fill="FFFFFF"/>
        <w:tabs>
          <w:tab w:val="left" w:pos="739"/>
        </w:tabs>
        <w:rPr>
          <w:color w:val="000000"/>
        </w:rPr>
      </w:pPr>
      <w:r>
        <w:rPr>
          <w:color w:val="000000"/>
        </w:rPr>
        <w:t>а) доминантные;           б) рецессивные;               в) гомозиготные;             г) гетерозиготные.</w:t>
      </w:r>
    </w:p>
    <w:p w:rsidR="00F808D2" w:rsidRDefault="00F808D2" w:rsidP="00D96FA1">
      <w:pPr>
        <w:shd w:val="clear" w:color="auto" w:fill="FFFFFF"/>
        <w:tabs>
          <w:tab w:val="left" w:pos="739"/>
        </w:tabs>
        <w:outlineLvl w:val="0"/>
        <w:rPr>
          <w:color w:val="000000"/>
        </w:rPr>
      </w:pPr>
      <w:r>
        <w:rPr>
          <w:color w:val="000000"/>
        </w:rPr>
        <w:t>21. Совокупность  всех  генов  в  организме  называют:</w:t>
      </w:r>
    </w:p>
    <w:p w:rsidR="00F808D2" w:rsidRDefault="00F808D2" w:rsidP="00317787">
      <w:pPr>
        <w:shd w:val="clear" w:color="auto" w:fill="FFFFFF"/>
        <w:tabs>
          <w:tab w:val="left" w:pos="739"/>
        </w:tabs>
        <w:rPr>
          <w:color w:val="000000"/>
        </w:rPr>
      </w:pPr>
      <w:r>
        <w:rPr>
          <w:color w:val="000000"/>
        </w:rPr>
        <w:t xml:space="preserve">а) генофондом;            б) генотипом;                    в) фенотипом;                    г) геномом.  </w:t>
      </w:r>
    </w:p>
    <w:p w:rsidR="00F808D2" w:rsidRDefault="00F808D2" w:rsidP="00D96FA1">
      <w:pPr>
        <w:shd w:val="clear" w:color="auto" w:fill="FFFFFF"/>
        <w:tabs>
          <w:tab w:val="left" w:pos="739"/>
        </w:tabs>
        <w:outlineLvl w:val="0"/>
      </w:pPr>
      <w:r>
        <w:t>22. Отрезок  молекулы  ДНК,  содержащий  информацию  о  первичной  структуре  одного  вида  белка,  называется: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а) хроматидой;            б) пептидом;                      в) нуклеотидом;                 г)  геном.</w:t>
      </w:r>
    </w:p>
    <w:p w:rsidR="00F808D2" w:rsidRDefault="00F808D2" w:rsidP="00317787">
      <w:r>
        <w:t>23.Физиологический  раствор  это  раствор  с  концентрацией  солей:</w:t>
      </w:r>
    </w:p>
    <w:p w:rsidR="00F808D2" w:rsidRDefault="00F808D2" w:rsidP="00317787">
      <w:r>
        <w:t>а)  1,5%;                       б)  10%;                              в)  0,9%;                              г)  4%.</w:t>
      </w:r>
    </w:p>
    <w:p w:rsidR="00F808D2" w:rsidRDefault="00F808D2" w:rsidP="00D96FA1">
      <w:pPr>
        <w:jc w:val="both"/>
        <w:outlineLvl w:val="0"/>
        <w:rPr>
          <w:color w:val="000000"/>
        </w:rPr>
      </w:pPr>
      <w:r>
        <w:rPr>
          <w:color w:val="000000"/>
        </w:rPr>
        <w:t>24. Ученые  установили,  что  в  мезозое  животные  господствующего  класса  стали  обитать  на  суше,  на  море,  в  воздухе.  Укажите  путь  эволюции   этих  животных:</w:t>
      </w:r>
    </w:p>
    <w:p w:rsidR="00F808D2" w:rsidRDefault="00F808D2" w:rsidP="00317787">
      <w:pPr>
        <w:jc w:val="both"/>
        <w:rPr>
          <w:color w:val="000000"/>
          <w:spacing w:val="-1"/>
        </w:rPr>
      </w:pPr>
      <w:r>
        <w:rPr>
          <w:color w:val="000000"/>
        </w:rPr>
        <w:t>а) ароморфоз;             б) идиоадаптация;             в</w:t>
      </w:r>
      <w:r>
        <w:rPr>
          <w:color w:val="000000"/>
          <w:spacing w:val="-1"/>
        </w:rPr>
        <w:t>)  дегенерация;                   г) регресс.</w:t>
      </w:r>
    </w:p>
    <w:p w:rsidR="00F808D2" w:rsidRDefault="00F808D2" w:rsidP="00D96FA1">
      <w:pPr>
        <w:shd w:val="clear" w:color="auto" w:fill="FFFFFF"/>
        <w:tabs>
          <w:tab w:val="left" w:pos="739"/>
        </w:tabs>
        <w:outlineLvl w:val="0"/>
      </w:pPr>
      <w:r>
        <w:t>25.  Выберите наименьшую систематическую  категорию: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а) империя;                 б) яблоня  дикая;               в) род капуста;                     г) вид.</w:t>
      </w:r>
    </w:p>
    <w:p w:rsidR="00F808D2" w:rsidRDefault="00F808D2" w:rsidP="00317787">
      <w:pPr>
        <w:shd w:val="clear" w:color="auto" w:fill="FFFFFF"/>
        <w:tabs>
          <w:tab w:val="left" w:pos="739"/>
        </w:tabs>
      </w:pPr>
    </w:p>
    <w:p w:rsidR="00F808D2" w:rsidRDefault="00F808D2" w:rsidP="00D96FA1">
      <w:pPr>
        <w:shd w:val="clear" w:color="auto" w:fill="FFFFFF"/>
        <w:tabs>
          <w:tab w:val="left" w:pos="739"/>
        </w:tabs>
        <w:outlineLvl w:val="0"/>
      </w:pPr>
      <w:r w:rsidRPr="008444BD">
        <w:rPr>
          <w:b/>
          <w:bCs/>
        </w:rPr>
        <w:t>ЧАСТЬ 2</w:t>
      </w:r>
      <w:r>
        <w:t xml:space="preserve">      </w:t>
      </w:r>
    </w:p>
    <w:p w:rsidR="00F808D2" w:rsidRDefault="00F808D2" w:rsidP="00317787">
      <w:pPr>
        <w:shd w:val="clear" w:color="auto" w:fill="FFFFFF"/>
        <w:tabs>
          <w:tab w:val="left" w:pos="739"/>
        </w:tabs>
        <w:jc w:val="both"/>
      </w:pPr>
      <w:r>
        <w:t>Установите  соответствие  между  признаками  ДНК  и  РНК.  Запишите  выбранные  буквы  в  таблицу.  (10 баллов)</w:t>
      </w:r>
    </w:p>
    <w:p w:rsidR="00F808D2" w:rsidRDefault="00F808D2" w:rsidP="00317787">
      <w:pPr>
        <w:shd w:val="clear" w:color="auto" w:fill="FFFFFF"/>
        <w:tabs>
          <w:tab w:val="left" w:pos="739"/>
        </w:tabs>
        <w:jc w:val="both"/>
      </w:pP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а)  в  состав  входит  азотистое  основание  аденин;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б)  в  состав  входит  азотистое  основание  урацил;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в)  молекула  стабильна;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г)  молекула  лабильна;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д)  в  состав  входит  азотистое  основание  тимин;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 xml:space="preserve">е)  содержит  остаток  фосфорной  кислоты;  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ж) содержит  углевод  рибозу;</w:t>
      </w:r>
    </w:p>
    <w:p w:rsidR="00F808D2" w:rsidRDefault="00F808D2" w:rsidP="00317787">
      <w:pPr>
        <w:shd w:val="clear" w:color="auto" w:fill="FFFFFF"/>
        <w:tabs>
          <w:tab w:val="left" w:pos="739"/>
        </w:tabs>
      </w:pPr>
      <w:r>
        <w:t>з) содержит  углевод  дезоксирибозу.</w:t>
      </w:r>
    </w:p>
    <w:p w:rsidR="00F808D2" w:rsidRDefault="00F808D2" w:rsidP="00317787">
      <w:pPr>
        <w:shd w:val="clear" w:color="auto" w:fill="FFFFFF"/>
        <w:tabs>
          <w:tab w:val="left" w:pos="739"/>
        </w:tabs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340"/>
      </w:tblGrid>
      <w:tr w:rsidR="00F808D2">
        <w:tc>
          <w:tcPr>
            <w:tcW w:w="2268" w:type="dxa"/>
            <w:shd w:val="clear" w:color="auto" w:fill="E0E0E0"/>
          </w:tcPr>
          <w:p w:rsidR="00F808D2" w:rsidRDefault="00F808D2" w:rsidP="002D4A72">
            <w:pPr>
              <w:tabs>
                <w:tab w:val="left" w:pos="739"/>
              </w:tabs>
              <w:jc w:val="center"/>
            </w:pPr>
            <w:r>
              <w:t>ДНК</w:t>
            </w:r>
          </w:p>
        </w:tc>
        <w:tc>
          <w:tcPr>
            <w:tcW w:w="2340" w:type="dxa"/>
            <w:shd w:val="clear" w:color="auto" w:fill="E0E0E0"/>
          </w:tcPr>
          <w:p w:rsidR="00F808D2" w:rsidRDefault="00F808D2" w:rsidP="002D4A72">
            <w:pPr>
              <w:tabs>
                <w:tab w:val="left" w:pos="739"/>
              </w:tabs>
              <w:jc w:val="center"/>
            </w:pPr>
            <w:r>
              <w:t>РНК</w:t>
            </w:r>
          </w:p>
        </w:tc>
      </w:tr>
      <w:tr w:rsidR="00F808D2">
        <w:tc>
          <w:tcPr>
            <w:tcW w:w="2268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  <w:tc>
          <w:tcPr>
            <w:tcW w:w="234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</w:tbl>
    <w:p w:rsidR="00F808D2" w:rsidRDefault="00F808D2" w:rsidP="00317787">
      <w:pPr>
        <w:shd w:val="clear" w:color="auto" w:fill="FFFFFF"/>
        <w:tabs>
          <w:tab w:val="left" w:pos="739"/>
        </w:tabs>
      </w:pPr>
      <w:r>
        <w:t xml:space="preserve"> </w:t>
      </w:r>
    </w:p>
    <w:p w:rsidR="00F808D2" w:rsidRDefault="00F808D2" w:rsidP="00D96FA1">
      <w:pPr>
        <w:shd w:val="clear" w:color="auto" w:fill="FFFFFF"/>
        <w:tabs>
          <w:tab w:val="left" w:pos="739"/>
        </w:tabs>
        <w:outlineLvl w:val="0"/>
      </w:pPr>
      <w:r w:rsidRPr="008444BD">
        <w:rPr>
          <w:b/>
          <w:bCs/>
        </w:rPr>
        <w:t>ЧАСТЬ  3.</w:t>
      </w:r>
      <w:r>
        <w:t xml:space="preserve"> </w:t>
      </w:r>
    </w:p>
    <w:p w:rsidR="00F808D2" w:rsidRDefault="00F808D2" w:rsidP="00D96FA1">
      <w:pPr>
        <w:shd w:val="clear" w:color="auto" w:fill="FFFFFF"/>
        <w:tabs>
          <w:tab w:val="left" w:pos="739"/>
        </w:tabs>
        <w:outlineLvl w:val="0"/>
      </w:pPr>
      <w:r>
        <w:t xml:space="preserve">Заполните  схему,  отражающую  систематику  тигра  уссурийского  (10 баллов) </w:t>
      </w:r>
    </w:p>
    <w:p w:rsidR="00F808D2" w:rsidRDefault="00F808D2" w:rsidP="00317787">
      <w:pPr>
        <w:shd w:val="clear" w:color="auto" w:fill="FFFFFF"/>
        <w:tabs>
          <w:tab w:val="left" w:pos="739"/>
        </w:tabs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2700"/>
      </w:tblGrid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Империя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Надцарство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Царство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Подцарство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Тип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Класс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Отряд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Семейство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Род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  <w:tr w:rsidR="00F808D2">
        <w:tc>
          <w:tcPr>
            <w:tcW w:w="2088" w:type="dxa"/>
          </w:tcPr>
          <w:p w:rsidR="00F808D2" w:rsidRDefault="00F808D2" w:rsidP="002D4A72">
            <w:pPr>
              <w:tabs>
                <w:tab w:val="left" w:pos="739"/>
              </w:tabs>
            </w:pPr>
            <w:r>
              <w:t>Вид</w:t>
            </w:r>
          </w:p>
        </w:tc>
        <w:tc>
          <w:tcPr>
            <w:tcW w:w="2700" w:type="dxa"/>
          </w:tcPr>
          <w:p w:rsidR="00F808D2" w:rsidRDefault="00F808D2" w:rsidP="002D4A72">
            <w:pPr>
              <w:tabs>
                <w:tab w:val="left" w:pos="739"/>
              </w:tabs>
            </w:pPr>
          </w:p>
        </w:tc>
      </w:tr>
    </w:tbl>
    <w:p w:rsidR="00F808D2" w:rsidRDefault="00F808D2" w:rsidP="00317787">
      <w:pPr>
        <w:shd w:val="clear" w:color="auto" w:fill="FFFFFF"/>
        <w:tabs>
          <w:tab w:val="left" w:pos="739"/>
        </w:tabs>
      </w:pPr>
      <w:r w:rsidRPr="00B3306E">
        <w:rPr>
          <w:b/>
          <w:bCs/>
        </w:rPr>
        <w:t>ЧАСТЬ 4.</w:t>
      </w:r>
      <w:r>
        <w:t xml:space="preserve"> </w:t>
      </w:r>
    </w:p>
    <w:p w:rsidR="00F808D2" w:rsidRDefault="00F808D2" w:rsidP="00B3306E">
      <w:pPr>
        <w:shd w:val="clear" w:color="auto" w:fill="FFFFFF"/>
        <w:tabs>
          <w:tab w:val="left" w:pos="739"/>
        </w:tabs>
      </w:pPr>
      <w:r>
        <w:t>Выбери  правильные  и  неправильные  суждения. (10 баллов)</w:t>
      </w:r>
    </w:p>
    <w:p w:rsidR="00F808D2" w:rsidRDefault="00F808D2" w:rsidP="00317787">
      <w:pPr>
        <w:shd w:val="clear" w:color="auto" w:fill="FFFFFF"/>
        <w:tabs>
          <w:tab w:val="left" w:pos="739"/>
        </w:tabs>
        <w:jc w:val="both"/>
      </w:pP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>Нобелевская  премия  за  открытие  строения  молекул ДНК присуждена  Дж. Уотсону  и  Дж. Уоллесу.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>Клетки  многоклеточного  организма  связаны  друг  с  другом  благодаря  гормонам,  клеточным  мембранам,  медиаторам.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 xml:space="preserve">Примером  анализирующего  скрещивания  может  служить  скрещивание </w:t>
      </w:r>
    </w:p>
    <w:p w:rsidR="00F808D2" w:rsidRDefault="00F808D2" w:rsidP="00B3306E">
      <w:pPr>
        <w:shd w:val="clear" w:color="auto" w:fill="FFFFFF"/>
        <w:ind w:left="720"/>
        <w:jc w:val="both"/>
      </w:pPr>
      <w:r>
        <w:t xml:space="preserve"> Аа  х  аа.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>Кайнозой  можно  назвать  эрой  млекопитающих  и  покрытосеменных.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>У  грибов  споры  образуются  в  спорангиях  или  на  концах  гиф - конидиеносцах.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>Бесполое  размножение  хламидомонады  происходит  при  наступлении  неблагоприятных  условий.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>Тироксин,  в  больших  количествах,  для  организма – яд.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>В  древесине  сосны  отсутствуют  настоящие  сосуды.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 xml:space="preserve">Необходим  постоянный  нервный  стресс, чтобы  в  организме  вырабатывался  адреналин  </w:t>
      </w:r>
    </w:p>
    <w:p w:rsidR="00F808D2" w:rsidRDefault="00F808D2" w:rsidP="00317787">
      <w:pPr>
        <w:numPr>
          <w:ilvl w:val="0"/>
          <w:numId w:val="1"/>
        </w:numPr>
        <w:shd w:val="clear" w:color="auto" w:fill="FFFFFF"/>
        <w:jc w:val="both"/>
      </w:pPr>
      <w:r>
        <w:t xml:space="preserve"> У  земляники  плод -  фрага.</w:t>
      </w:r>
    </w:p>
    <w:p w:rsidR="00F808D2" w:rsidRDefault="00F808D2" w:rsidP="00B3306E">
      <w:pPr>
        <w:shd w:val="clear" w:color="auto" w:fill="FFFFFF"/>
        <w:ind w:left="720"/>
        <w:jc w:val="both"/>
      </w:pPr>
    </w:p>
    <w:p w:rsidR="00F808D2" w:rsidRDefault="00F808D2" w:rsidP="00317787">
      <w:pPr>
        <w:shd w:val="clear" w:color="auto" w:fill="FFFFFF"/>
        <w:tabs>
          <w:tab w:val="left" w:pos="739"/>
        </w:tabs>
        <w:rPr>
          <w:color w:val="000000"/>
        </w:rPr>
      </w:pPr>
      <w:r w:rsidRPr="00B3306E">
        <w:rPr>
          <w:b/>
          <w:bCs/>
          <w:color w:val="000000"/>
        </w:rPr>
        <w:t>ЧАСТЬ 5</w:t>
      </w:r>
      <w:r>
        <w:rPr>
          <w:color w:val="000000"/>
        </w:rPr>
        <w:t>. (8  баллов)</w:t>
      </w:r>
    </w:p>
    <w:p w:rsidR="00F808D2" w:rsidRDefault="00F808D2" w:rsidP="00317787">
      <w:pPr>
        <w:shd w:val="clear" w:color="auto" w:fill="FFFFFF"/>
        <w:tabs>
          <w:tab w:val="left" w:pos="739"/>
        </w:tabs>
        <w:rPr>
          <w:color w:val="000000"/>
        </w:rPr>
      </w:pPr>
      <w:r>
        <w:rPr>
          <w:color w:val="000000"/>
        </w:rPr>
        <w:t>Опишите  путь  кислорода  от  легких  до  печени.</w:t>
      </w:r>
      <w:r w:rsidRPr="00B3306E">
        <w:rPr>
          <w:color w:val="000000"/>
        </w:rPr>
        <w:t xml:space="preserve"> </w:t>
      </w:r>
      <w:r>
        <w:rPr>
          <w:color w:val="000000"/>
        </w:rPr>
        <w:t>(8  баллов)</w:t>
      </w:r>
    </w:p>
    <w:p w:rsidR="00F808D2" w:rsidRDefault="00F808D2" w:rsidP="00E970F1">
      <w:pPr>
        <w:rPr>
          <w:b/>
          <w:bCs/>
          <w:color w:val="000000"/>
        </w:rPr>
      </w:pPr>
    </w:p>
    <w:p w:rsidR="00F808D2" w:rsidRPr="00B3306E" w:rsidRDefault="00F808D2" w:rsidP="00D96FA1">
      <w:pPr>
        <w:outlineLvl w:val="0"/>
        <w:rPr>
          <w:b/>
          <w:bCs/>
        </w:rPr>
      </w:pPr>
      <w:r>
        <w:rPr>
          <w:b/>
          <w:bCs/>
          <w:color w:val="000000"/>
        </w:rPr>
        <w:t xml:space="preserve">                                          </w:t>
      </w:r>
      <w:r w:rsidRPr="00B3306E">
        <w:rPr>
          <w:b/>
          <w:bCs/>
          <w:color w:val="000000"/>
        </w:rPr>
        <w:t>Всего: 63 балла</w:t>
      </w:r>
    </w:p>
    <w:sectPr w:rsidR="00F808D2" w:rsidRPr="00B3306E" w:rsidSect="00466625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F07F0"/>
    <w:multiLevelType w:val="hybridMultilevel"/>
    <w:tmpl w:val="28CEB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0F1"/>
    <w:rsid w:val="00087128"/>
    <w:rsid w:val="000F3193"/>
    <w:rsid w:val="00244C6F"/>
    <w:rsid w:val="002A7AD6"/>
    <w:rsid w:val="002D4A72"/>
    <w:rsid w:val="00317787"/>
    <w:rsid w:val="003404C1"/>
    <w:rsid w:val="0039086D"/>
    <w:rsid w:val="00466625"/>
    <w:rsid w:val="005F6C47"/>
    <w:rsid w:val="006C0B72"/>
    <w:rsid w:val="008444BD"/>
    <w:rsid w:val="0089013B"/>
    <w:rsid w:val="00A53EA0"/>
    <w:rsid w:val="00AC38C8"/>
    <w:rsid w:val="00AE1BC2"/>
    <w:rsid w:val="00B3306E"/>
    <w:rsid w:val="00C3351B"/>
    <w:rsid w:val="00C87280"/>
    <w:rsid w:val="00D96FA1"/>
    <w:rsid w:val="00DD3786"/>
    <w:rsid w:val="00E04554"/>
    <w:rsid w:val="00E7311F"/>
    <w:rsid w:val="00E970F1"/>
    <w:rsid w:val="00F808D2"/>
    <w:rsid w:val="00FD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0F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70F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96F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4B62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17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3</Pages>
  <Words>1015</Words>
  <Characters>5786</Characters>
  <Application>Microsoft Office Outlook</Application>
  <DocSecurity>0</DocSecurity>
  <Lines>0</Lines>
  <Paragraphs>0</Paragraphs>
  <ScaleCrop>false</ScaleCrop>
  <Company>OEM 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</cp:lastModifiedBy>
  <cp:revision>11</cp:revision>
  <cp:lastPrinted>2015-10-09T06:42:00Z</cp:lastPrinted>
  <dcterms:created xsi:type="dcterms:W3CDTF">2015-10-08T19:43:00Z</dcterms:created>
  <dcterms:modified xsi:type="dcterms:W3CDTF">2015-10-12T11:54:00Z</dcterms:modified>
</cp:coreProperties>
</file>